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BEA9E" w14:textId="77777777" w:rsidR="00313813" w:rsidRDefault="00313813" w:rsidP="0031381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RUSSELL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6A446964" w14:textId="77777777" w:rsidR="00313813" w:rsidRPr="00641159" w:rsidRDefault="00313813" w:rsidP="0031381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Esquire.</w:t>
      </w:r>
    </w:p>
    <w:p w14:paraId="5D8C11CB" w14:textId="77777777" w:rsidR="00313813" w:rsidRDefault="00313813" w:rsidP="00313813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1938B3C" w14:textId="77777777" w:rsidR="00313813" w:rsidRDefault="00313813" w:rsidP="00313813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74516B9D" w14:textId="77777777" w:rsidR="00313813" w:rsidRDefault="00313813" w:rsidP="0031381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4 May1484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Dorchester into lands</w:t>
      </w:r>
    </w:p>
    <w:p w14:paraId="729A58AC" w14:textId="77777777" w:rsidR="00313813" w:rsidRDefault="00313813" w:rsidP="0031381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of John Hussey(q.v.)</w:t>
      </w:r>
    </w:p>
    <w:p w14:paraId="2648BB64" w14:textId="77777777" w:rsidR="00313813" w:rsidRDefault="00313813" w:rsidP="0031381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F49BD60" w14:textId="77777777" w:rsidR="00313813" w:rsidRDefault="00313813" w:rsidP="00313813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pp.60-2)</w:t>
      </w:r>
    </w:p>
    <w:p w14:paraId="5AF2E1BE" w14:textId="77777777" w:rsidR="00313813" w:rsidRDefault="00313813" w:rsidP="00313813">
      <w:pPr>
        <w:pStyle w:val="NoSpacing"/>
        <w:rPr>
          <w:rFonts w:eastAsia="Times New Roman" w:cs="Times New Roman"/>
          <w:szCs w:val="24"/>
        </w:rPr>
      </w:pPr>
    </w:p>
    <w:p w14:paraId="32CB1602" w14:textId="77777777" w:rsidR="00313813" w:rsidRDefault="00313813" w:rsidP="00313813">
      <w:pPr>
        <w:pStyle w:val="NoSpacing"/>
        <w:rPr>
          <w:rFonts w:eastAsia="Times New Roman" w:cs="Times New Roman"/>
          <w:szCs w:val="24"/>
        </w:rPr>
      </w:pPr>
    </w:p>
    <w:p w14:paraId="3418185A" w14:textId="77777777" w:rsidR="00313813" w:rsidRDefault="00313813" w:rsidP="0031381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May 2023</w:t>
      </w:r>
    </w:p>
    <w:p w14:paraId="1748E7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57DD3" w14:textId="77777777" w:rsidR="00313813" w:rsidRDefault="00313813" w:rsidP="009139A6">
      <w:r>
        <w:separator/>
      </w:r>
    </w:p>
  </w:endnote>
  <w:endnote w:type="continuationSeparator" w:id="0">
    <w:p w14:paraId="455FE6AC" w14:textId="77777777" w:rsidR="00313813" w:rsidRDefault="003138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FF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A539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F64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64ECC" w14:textId="77777777" w:rsidR="00313813" w:rsidRDefault="00313813" w:rsidP="009139A6">
      <w:r>
        <w:separator/>
      </w:r>
    </w:p>
  </w:footnote>
  <w:footnote w:type="continuationSeparator" w:id="0">
    <w:p w14:paraId="6FB818B0" w14:textId="77777777" w:rsidR="00313813" w:rsidRDefault="003138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A24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3F9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EE1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813"/>
    <w:rsid w:val="000666E0"/>
    <w:rsid w:val="002510B7"/>
    <w:rsid w:val="0031381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0C49C"/>
  <w15:chartTrackingRefBased/>
  <w15:docId w15:val="{E06E4892-F5A4-43BB-9163-24191E1DC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2023-05-21T19:40:00Z</dcterms:created>
  <dcterms:modified xsi:type="dcterms:W3CDTF">2023-05-21T19:41:00Z</dcterms:modified>
</cp:coreProperties>
</file>